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A972B" w14:textId="77777777" w:rsidR="00C8172F" w:rsidRDefault="00C8172F" w:rsidP="00C41B91">
      <w:pPr>
        <w:pStyle w:val="Unittitle"/>
      </w:pPr>
      <w:r>
        <w:t>3. Construction design principles</w:t>
      </w:r>
    </w:p>
    <w:p w14:paraId="2D660FD5" w14:textId="0E2389B3" w:rsidR="00C8172F" w:rsidRPr="008A6407" w:rsidRDefault="00C8172F" w:rsidP="00C8172F">
      <w:pPr>
        <w:pStyle w:val="Heading1"/>
        <w:rPr>
          <w:color w:val="FC4421"/>
        </w:rPr>
      </w:pPr>
      <w:r w:rsidRPr="008A6407">
        <w:rPr>
          <w:color w:val="FC4421"/>
        </w:rPr>
        <w:t xml:space="preserve">Worksheet </w:t>
      </w:r>
      <w:r w:rsidR="00AB2EDB">
        <w:rPr>
          <w:color w:val="FC4421"/>
        </w:rPr>
        <w:t>17</w:t>
      </w:r>
      <w:r w:rsidRPr="008A6407">
        <w:rPr>
          <w:color w:val="FC4421"/>
        </w:rPr>
        <w:t>: Waste disposal and environmental law (tutor)</w:t>
      </w:r>
    </w:p>
    <w:p w14:paraId="3F7A3599" w14:textId="77777777" w:rsidR="00C8172F" w:rsidRPr="00EA1A48" w:rsidRDefault="00C8172F" w:rsidP="0001532D">
      <w:pPr>
        <w:pStyle w:val="ListParagraph"/>
        <w:ind w:left="0"/>
        <w:rPr>
          <w:rFonts w:cs="Arial"/>
          <w:szCs w:val="22"/>
        </w:rPr>
      </w:pPr>
      <w:r w:rsidRPr="00EA1A48">
        <w:rPr>
          <w:rFonts w:cs="Arial"/>
          <w:szCs w:val="22"/>
        </w:rPr>
        <w:t>Answer these questions.</w:t>
      </w:r>
    </w:p>
    <w:p w14:paraId="4E66F28B" w14:textId="77777777" w:rsidR="00C8172F" w:rsidRPr="00EA1A48" w:rsidRDefault="00C8172F" w:rsidP="00C41B91">
      <w:pPr>
        <w:pStyle w:val="ListParagraph"/>
        <w:ind w:left="785"/>
        <w:rPr>
          <w:rFonts w:cs="Arial"/>
          <w:szCs w:val="22"/>
        </w:rPr>
      </w:pPr>
    </w:p>
    <w:p w14:paraId="5E738EAB" w14:textId="4AC1DC2C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What gas is produced when plasterboard is landfilled with organic material?</w:t>
      </w:r>
    </w:p>
    <w:p w14:paraId="12351D9A" w14:textId="77777777" w:rsidR="00C8172F" w:rsidRPr="00EA1A48" w:rsidRDefault="00C8172F" w:rsidP="00D708DA">
      <w:pPr>
        <w:rPr>
          <w:rFonts w:cs="Arial"/>
          <w:szCs w:val="22"/>
        </w:rPr>
      </w:pPr>
    </w:p>
    <w:p w14:paraId="1ABD4A81" w14:textId="77777777" w:rsidR="00C8172F" w:rsidRPr="00EA1A48" w:rsidRDefault="00C8172F" w:rsidP="0001532D">
      <w:pPr>
        <w:ind w:left="714" w:hanging="357"/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 xml:space="preserve">Hydrogen sulphide. </w:t>
      </w:r>
    </w:p>
    <w:p w14:paraId="6ADFFB1F" w14:textId="77777777" w:rsidR="00C8172F" w:rsidRPr="00EA1A48" w:rsidRDefault="00C8172F" w:rsidP="0036171C">
      <w:pPr>
        <w:rPr>
          <w:rFonts w:cs="Arial"/>
          <w:szCs w:val="22"/>
        </w:rPr>
      </w:pPr>
    </w:p>
    <w:p w14:paraId="2DB1C04F" w14:textId="77777777" w:rsidR="00C8172F" w:rsidRPr="00EA1A48" w:rsidRDefault="00C8172F" w:rsidP="0036171C">
      <w:pPr>
        <w:rPr>
          <w:rFonts w:cs="Arial"/>
          <w:szCs w:val="22"/>
        </w:rPr>
      </w:pPr>
    </w:p>
    <w:p w14:paraId="172B6DD8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 xml:space="preserve">Give a brief overview of what is covered by the Control of Pollution Act.  </w:t>
      </w:r>
    </w:p>
    <w:p w14:paraId="7821B475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4014E729" w14:textId="77777777" w:rsidR="00C8172F" w:rsidRPr="00EA1A48" w:rsidRDefault="00C8172F" w:rsidP="0001532D">
      <w:pPr>
        <w:ind w:left="714" w:hanging="357"/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FF0000"/>
          <w:szCs w:val="22"/>
        </w:rPr>
        <w:t xml:space="preserve">It covers </w:t>
      </w:r>
      <w:r w:rsidRPr="00EA1A48">
        <w:rPr>
          <w:rFonts w:cs="Arial"/>
          <w:color w:val="FF0000"/>
          <w:szCs w:val="22"/>
          <w:lang w:val="en-US"/>
        </w:rPr>
        <w:t>air, noise, water, atmospheric pollution and waste on land</w:t>
      </w:r>
      <w:r w:rsidRPr="00EA1A48">
        <w:rPr>
          <w:rFonts w:cs="Arial"/>
          <w:color w:val="000000" w:themeColor="text1"/>
          <w:szCs w:val="22"/>
          <w:lang w:val="en-US"/>
        </w:rPr>
        <w:t>.</w:t>
      </w:r>
    </w:p>
    <w:p w14:paraId="7CF4F711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5CB74BF3" w14:textId="77777777" w:rsidR="00C8172F" w:rsidRPr="00EA1A48" w:rsidRDefault="00C8172F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7EE97E05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Which act covers the protection of native species and their habitats?</w:t>
      </w:r>
    </w:p>
    <w:p w14:paraId="5E94705D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7FA78502" w14:textId="77777777" w:rsidR="00C8172F" w:rsidRPr="00EA1A48" w:rsidRDefault="00C8172F" w:rsidP="0001532D">
      <w:pPr>
        <w:ind w:left="714" w:hanging="357"/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Wildlife and Countryside Act.</w:t>
      </w:r>
    </w:p>
    <w:p w14:paraId="58A6AD23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0D4D0B08" w14:textId="649C9E68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If planning permission is granted within the bound</w:t>
      </w:r>
      <w:r w:rsidR="0001532D" w:rsidRPr="00EA1A48">
        <w:rPr>
          <w:szCs w:val="22"/>
        </w:rPr>
        <w:t>a</w:t>
      </w:r>
      <w:r w:rsidRPr="00EA1A48">
        <w:rPr>
          <w:szCs w:val="22"/>
        </w:rPr>
        <w:t>ries of a national park, what would most likely be one of the stipulations?</w:t>
      </w:r>
    </w:p>
    <w:p w14:paraId="5FACFA49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0A0AAE32" w14:textId="53BF04AE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External features must blend in with the surrounding buildings.</w:t>
      </w:r>
    </w:p>
    <w:p w14:paraId="56C96850" w14:textId="0157CC85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All labour and materials must be locally sourced.</w:t>
      </w:r>
    </w:p>
    <w:p w14:paraId="07B3AF17" w14:textId="62C4576A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Internal features must be in fitted using traditional methods.</w:t>
      </w:r>
    </w:p>
    <w:p w14:paraId="1350B9A9" w14:textId="26971C46" w:rsidR="00C8172F" w:rsidRPr="00EA1A48" w:rsidRDefault="00C8172F" w:rsidP="0001532D">
      <w:pPr>
        <w:pStyle w:val="ListParagraph"/>
        <w:numPr>
          <w:ilvl w:val="0"/>
          <w:numId w:val="36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Renewable energy sources must be used for heating.</w:t>
      </w:r>
    </w:p>
    <w:p w14:paraId="1AEF33A1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 xml:space="preserve"> </w:t>
      </w:r>
    </w:p>
    <w:p w14:paraId="659C79E8" w14:textId="77777777" w:rsidR="00C8172F" w:rsidRPr="00EA1A48" w:rsidRDefault="00C8172F" w:rsidP="00D71981">
      <w:pPr>
        <w:rPr>
          <w:rFonts w:cs="Arial"/>
          <w:color w:val="000000" w:themeColor="text1"/>
          <w:szCs w:val="22"/>
        </w:rPr>
      </w:pPr>
    </w:p>
    <w:p w14:paraId="3EFDB1FE" w14:textId="77777777" w:rsidR="00C8172F" w:rsidRPr="00EA1A48" w:rsidRDefault="00C8172F" w:rsidP="0001532D">
      <w:pPr>
        <w:pStyle w:val="Normalnumberedlist"/>
        <w:rPr>
          <w:szCs w:val="22"/>
        </w:rPr>
      </w:pPr>
      <w:r w:rsidRPr="00EA1A48">
        <w:rPr>
          <w:szCs w:val="22"/>
        </w:rPr>
        <w:t>The Climate Change Act 2008 is designed to reduce CO</w:t>
      </w:r>
      <w:r w:rsidRPr="00EA1A48">
        <w:rPr>
          <w:szCs w:val="22"/>
          <w:vertAlign w:val="subscript"/>
        </w:rPr>
        <w:t>2</w:t>
      </w:r>
      <w:r w:rsidRPr="00EA1A48">
        <w:rPr>
          <w:szCs w:val="22"/>
        </w:rPr>
        <w:t xml:space="preserve"> emissions by 2050 by what percentage?</w:t>
      </w:r>
    </w:p>
    <w:p w14:paraId="25A228A7" w14:textId="77777777" w:rsidR="00C8172F" w:rsidRPr="00EA1A48" w:rsidRDefault="00C8172F" w:rsidP="009A3F3F">
      <w:pPr>
        <w:rPr>
          <w:rFonts w:cs="Arial"/>
          <w:color w:val="000000" w:themeColor="text1"/>
          <w:szCs w:val="22"/>
        </w:rPr>
      </w:pPr>
    </w:p>
    <w:p w14:paraId="58FE5E2A" w14:textId="57FB9D49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50%</w:t>
      </w:r>
    </w:p>
    <w:p w14:paraId="316F66BF" w14:textId="74F304F0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60%</w:t>
      </w:r>
    </w:p>
    <w:p w14:paraId="19C58009" w14:textId="75975802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EA1A48">
        <w:rPr>
          <w:rFonts w:cs="Arial"/>
          <w:color w:val="000000" w:themeColor="text1"/>
          <w:szCs w:val="22"/>
        </w:rPr>
        <w:t>70%</w:t>
      </w:r>
    </w:p>
    <w:p w14:paraId="48CD9A28" w14:textId="1F24DB47" w:rsidR="00C8172F" w:rsidRPr="00EA1A48" w:rsidRDefault="00C8172F" w:rsidP="0001532D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EA1A48">
        <w:rPr>
          <w:rFonts w:cs="Arial"/>
          <w:color w:val="FF0000"/>
          <w:szCs w:val="22"/>
        </w:rPr>
        <w:t>80%</w:t>
      </w:r>
    </w:p>
    <w:p w14:paraId="129FD5EA" w14:textId="77777777" w:rsidR="00C8172F" w:rsidRPr="00EA1A48" w:rsidRDefault="00C8172F" w:rsidP="009A3F3F">
      <w:pPr>
        <w:ind w:left="720"/>
        <w:rPr>
          <w:rFonts w:cs="Arial"/>
          <w:szCs w:val="22"/>
        </w:rPr>
      </w:pPr>
    </w:p>
    <w:p w14:paraId="18DE1C45" w14:textId="77777777" w:rsidR="00C8172F" w:rsidRPr="00EA1A48" w:rsidRDefault="00C8172F" w:rsidP="0036171C">
      <w:pPr>
        <w:ind w:left="360"/>
        <w:rPr>
          <w:rFonts w:cs="Arial"/>
          <w:szCs w:val="22"/>
        </w:rPr>
      </w:pPr>
    </w:p>
    <w:p w14:paraId="28E27248" w14:textId="7B326F08" w:rsidR="00474F67" w:rsidRPr="00EA1A48" w:rsidRDefault="00C8172F" w:rsidP="00C8172F">
      <w:pPr>
        <w:rPr>
          <w:rFonts w:cs="Arial"/>
          <w:szCs w:val="22"/>
        </w:rPr>
      </w:pPr>
      <w:r w:rsidRPr="00EA1A48">
        <w:rPr>
          <w:rFonts w:cs="Arial"/>
          <w:szCs w:val="22"/>
        </w:rPr>
        <w:t xml:space="preserve"> </w:t>
      </w:r>
    </w:p>
    <w:p w14:paraId="1246EAB5" w14:textId="77777777" w:rsidR="006E1028" w:rsidRDefault="006E1028" w:rsidP="006E1028">
      <w:pPr>
        <w:pStyle w:val="Answer"/>
      </w:pPr>
    </w:p>
    <w:sectPr w:rsidR="006E1028" w:rsidSect="008A640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B07E4" w14:textId="77777777" w:rsidR="00C8172F" w:rsidRDefault="00C8172F">
      <w:pPr>
        <w:spacing w:before="0" w:after="0"/>
      </w:pPr>
      <w:r>
        <w:separator/>
      </w:r>
    </w:p>
  </w:endnote>
  <w:endnote w:type="continuationSeparator" w:id="0">
    <w:p w14:paraId="3D6C2AB0" w14:textId="77777777" w:rsidR="00C8172F" w:rsidRDefault="00C817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6A0D" w14:textId="77777777" w:rsidR="008A6407" w:rsidRPr="00F03E33" w:rsidRDefault="008A6407" w:rsidP="008A6407">
    <w:pPr>
      <w:pStyle w:val="Footer"/>
      <w:tabs>
        <w:tab w:val="clear" w:pos="9639"/>
        <w:tab w:val="clear" w:pos="11199"/>
        <w:tab w:val="left" w:pos="1735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40293FBA" wp14:editId="097E9598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641F707" id="Group 2" o:spid="_x0000_s1026" style="position:absolute;margin-left:-44.55pt;margin-top:-10pt;width:566.05pt;height:36.5pt;z-index:25166745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3DA595" wp14:editId="50063C44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589C60" id="Straight Connector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</w:p>
  <w:p w14:paraId="455A3DF4" w14:textId="0FF0DE9A" w:rsidR="00110217" w:rsidRPr="008A6407" w:rsidRDefault="00110217" w:rsidP="008A6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E4041" w14:textId="77777777" w:rsidR="00C8172F" w:rsidRDefault="00C8172F">
      <w:pPr>
        <w:spacing w:before="0" w:after="0"/>
      </w:pPr>
      <w:r>
        <w:separator/>
      </w:r>
    </w:p>
  </w:footnote>
  <w:footnote w:type="continuationSeparator" w:id="0">
    <w:p w14:paraId="09F59328" w14:textId="77777777" w:rsidR="00C8172F" w:rsidRDefault="00C817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61AF" w14:textId="77777777" w:rsidR="00EE0020" w:rsidRPr="009C6DF4" w:rsidRDefault="00EE0020" w:rsidP="00EE002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1737514" wp14:editId="555F6D23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73D16" w14:textId="77777777" w:rsidR="00EE0020" w:rsidRPr="00631B61" w:rsidRDefault="00EE0020" w:rsidP="00EE002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1AF2147" w14:textId="77777777" w:rsidR="00EE0020" w:rsidRPr="00631B61" w:rsidRDefault="00EE0020" w:rsidP="00EE002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737514" id="Group 1" o:spid="_x0000_s1026" style="position:absolute;margin-left:-59.55pt;margin-top:-18.15pt;width:595.3pt;height:68.15pt;z-index:25166950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5B73D16" w14:textId="77777777" w:rsidR="00EE0020" w:rsidRPr="00631B61" w:rsidRDefault="00EE0020" w:rsidP="00EE002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1AF2147" w14:textId="77777777" w:rsidR="00EE0020" w:rsidRPr="00631B61" w:rsidRDefault="00EE0020" w:rsidP="00EE002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85C3596" w14:textId="77777777" w:rsidR="00EE0020" w:rsidRPr="008B4906" w:rsidRDefault="00EE0020" w:rsidP="00EE0020">
    <w:pPr>
      <w:pStyle w:val="Header"/>
    </w:pPr>
  </w:p>
  <w:p w14:paraId="6480B27A" w14:textId="77777777" w:rsidR="00EE0020" w:rsidRPr="006C3952" w:rsidRDefault="00EE0020" w:rsidP="00EE0020">
    <w:pPr>
      <w:pStyle w:val="Header"/>
    </w:pPr>
  </w:p>
  <w:p w14:paraId="384BDD3E" w14:textId="77777777" w:rsidR="00EE0020" w:rsidRPr="007D05A5" w:rsidRDefault="00EE0020" w:rsidP="00EE0020">
    <w:pPr>
      <w:pStyle w:val="Header"/>
    </w:pPr>
  </w:p>
  <w:p w14:paraId="51F973F3" w14:textId="195CBC79" w:rsidR="00110217" w:rsidRPr="00EE0020" w:rsidRDefault="00110217" w:rsidP="00EE0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24AC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94A09"/>
    <w:multiLevelType w:val="hybridMultilevel"/>
    <w:tmpl w:val="FBA8EF4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DA754E"/>
    <w:multiLevelType w:val="hybridMultilevel"/>
    <w:tmpl w:val="0DD4CF3E"/>
    <w:lvl w:ilvl="0" w:tplc="90DA81C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3528"/>
    <w:multiLevelType w:val="hybridMultilevel"/>
    <w:tmpl w:val="14E0545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211">
    <w:abstractNumId w:val="6"/>
  </w:num>
  <w:num w:numId="2" w16cid:durableId="616177976">
    <w:abstractNumId w:val="16"/>
  </w:num>
  <w:num w:numId="3" w16cid:durableId="506677273">
    <w:abstractNumId w:val="24"/>
  </w:num>
  <w:num w:numId="4" w16cid:durableId="446581361">
    <w:abstractNumId w:val="18"/>
  </w:num>
  <w:num w:numId="5" w16cid:durableId="1058431186">
    <w:abstractNumId w:val="9"/>
  </w:num>
  <w:num w:numId="6" w16cid:durableId="60831445">
    <w:abstractNumId w:val="17"/>
  </w:num>
  <w:num w:numId="7" w16cid:durableId="1910772834">
    <w:abstractNumId w:val="9"/>
  </w:num>
  <w:num w:numId="8" w16cid:durableId="1597865546">
    <w:abstractNumId w:val="3"/>
  </w:num>
  <w:num w:numId="9" w16cid:durableId="1379553910">
    <w:abstractNumId w:val="9"/>
    <w:lvlOverride w:ilvl="0">
      <w:startOverride w:val="1"/>
    </w:lvlOverride>
  </w:num>
  <w:num w:numId="10" w16cid:durableId="2095275466">
    <w:abstractNumId w:val="19"/>
  </w:num>
  <w:num w:numId="11" w16cid:durableId="2116052143">
    <w:abstractNumId w:val="15"/>
  </w:num>
  <w:num w:numId="12" w16cid:durableId="266082319">
    <w:abstractNumId w:val="7"/>
  </w:num>
  <w:num w:numId="13" w16cid:durableId="790785439">
    <w:abstractNumId w:val="14"/>
  </w:num>
  <w:num w:numId="14" w16cid:durableId="132915280">
    <w:abstractNumId w:val="20"/>
  </w:num>
  <w:num w:numId="15" w16cid:durableId="527455777">
    <w:abstractNumId w:val="12"/>
  </w:num>
  <w:num w:numId="16" w16cid:durableId="386952529">
    <w:abstractNumId w:val="8"/>
  </w:num>
  <w:num w:numId="17" w16cid:durableId="1731952467">
    <w:abstractNumId w:val="26"/>
  </w:num>
  <w:num w:numId="18" w16cid:durableId="416295620">
    <w:abstractNumId w:val="27"/>
  </w:num>
  <w:num w:numId="19" w16cid:durableId="773744904">
    <w:abstractNumId w:val="5"/>
  </w:num>
  <w:num w:numId="20" w16cid:durableId="649747018">
    <w:abstractNumId w:val="4"/>
  </w:num>
  <w:num w:numId="21" w16cid:durableId="472916238">
    <w:abstractNumId w:val="10"/>
  </w:num>
  <w:num w:numId="22" w16cid:durableId="1904947758">
    <w:abstractNumId w:val="10"/>
    <w:lvlOverride w:ilvl="0">
      <w:startOverride w:val="1"/>
    </w:lvlOverride>
  </w:num>
  <w:num w:numId="23" w16cid:durableId="917250451">
    <w:abstractNumId w:val="25"/>
  </w:num>
  <w:num w:numId="24" w16cid:durableId="1222909485">
    <w:abstractNumId w:val="10"/>
    <w:lvlOverride w:ilvl="0">
      <w:startOverride w:val="1"/>
    </w:lvlOverride>
  </w:num>
  <w:num w:numId="25" w16cid:durableId="1868787523">
    <w:abstractNumId w:val="10"/>
    <w:lvlOverride w:ilvl="0">
      <w:startOverride w:val="1"/>
    </w:lvlOverride>
  </w:num>
  <w:num w:numId="26" w16cid:durableId="1847211225">
    <w:abstractNumId w:val="11"/>
  </w:num>
  <w:num w:numId="27" w16cid:durableId="1456678743">
    <w:abstractNumId w:val="22"/>
  </w:num>
  <w:num w:numId="28" w16cid:durableId="1934700919">
    <w:abstractNumId w:val="10"/>
    <w:lvlOverride w:ilvl="0">
      <w:startOverride w:val="1"/>
    </w:lvlOverride>
  </w:num>
  <w:num w:numId="29" w16cid:durableId="765154426">
    <w:abstractNumId w:val="23"/>
  </w:num>
  <w:num w:numId="30" w16cid:durableId="360713163">
    <w:abstractNumId w:val="10"/>
  </w:num>
  <w:num w:numId="31" w16cid:durableId="1145120626">
    <w:abstractNumId w:val="10"/>
    <w:lvlOverride w:ilvl="0">
      <w:startOverride w:val="1"/>
    </w:lvlOverride>
  </w:num>
  <w:num w:numId="32" w16cid:durableId="1674381961">
    <w:abstractNumId w:val="10"/>
    <w:lvlOverride w:ilvl="0">
      <w:startOverride w:val="1"/>
    </w:lvlOverride>
  </w:num>
  <w:num w:numId="33" w16cid:durableId="2123263236">
    <w:abstractNumId w:val="0"/>
  </w:num>
  <w:num w:numId="34" w16cid:durableId="508452878">
    <w:abstractNumId w:val="13"/>
  </w:num>
  <w:num w:numId="35" w16cid:durableId="567158516">
    <w:abstractNumId w:val="2"/>
  </w:num>
  <w:num w:numId="36" w16cid:durableId="1824009743">
    <w:abstractNumId w:val="21"/>
  </w:num>
  <w:num w:numId="37" w16cid:durableId="116674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2F"/>
    <w:rsid w:val="00002DC1"/>
    <w:rsid w:val="000033BD"/>
    <w:rsid w:val="0001532D"/>
    <w:rsid w:val="0007243A"/>
    <w:rsid w:val="00082C62"/>
    <w:rsid w:val="000B231F"/>
    <w:rsid w:val="000C1804"/>
    <w:rsid w:val="000E194B"/>
    <w:rsid w:val="000F534E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203EC"/>
    <w:rsid w:val="00474F67"/>
    <w:rsid w:val="0048500D"/>
    <w:rsid w:val="00524E1B"/>
    <w:rsid w:val="005D5165"/>
    <w:rsid w:val="006124C0"/>
    <w:rsid w:val="006135C0"/>
    <w:rsid w:val="00643712"/>
    <w:rsid w:val="006473E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690D"/>
    <w:rsid w:val="007D2E17"/>
    <w:rsid w:val="008A6407"/>
    <w:rsid w:val="008C1F1C"/>
    <w:rsid w:val="008D47A6"/>
    <w:rsid w:val="009975A0"/>
    <w:rsid w:val="009C5C6E"/>
    <w:rsid w:val="009D4BEB"/>
    <w:rsid w:val="00A2454C"/>
    <w:rsid w:val="00AB2EDB"/>
    <w:rsid w:val="00AE245C"/>
    <w:rsid w:val="00B054EC"/>
    <w:rsid w:val="00B634AC"/>
    <w:rsid w:val="00BE2C21"/>
    <w:rsid w:val="00BF367E"/>
    <w:rsid w:val="00C01D20"/>
    <w:rsid w:val="00C06474"/>
    <w:rsid w:val="00C202BF"/>
    <w:rsid w:val="00C8172F"/>
    <w:rsid w:val="00C858D7"/>
    <w:rsid w:val="00C92F19"/>
    <w:rsid w:val="00CC3B85"/>
    <w:rsid w:val="00D073BC"/>
    <w:rsid w:val="00D51C40"/>
    <w:rsid w:val="00D56B82"/>
    <w:rsid w:val="00DA2485"/>
    <w:rsid w:val="00DE29A8"/>
    <w:rsid w:val="00E179DF"/>
    <w:rsid w:val="00EA1A48"/>
    <w:rsid w:val="00EE0020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44C101"/>
  <w15:docId w15:val="{19740242-B571-4E21-B90D-1852B55D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1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4D3C80-39E0-449E-96FD-9D5567C31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12B2DD-E164-4925-9666-D41C9078A61F}">
  <ds:schemaRefs>
    <ds:schemaRef ds:uri="01e15224-84b2-4570-bdea-a67bb94d0921"/>
    <ds:schemaRef ds:uri="http://schemas.microsoft.com/office/2006/documentManagement/types"/>
    <ds:schemaRef ds:uri="http://purl.org/dc/terms/"/>
    <ds:schemaRef ds:uri="7c04300a-231c-4281-9146-a98f6f4a7aff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0D743D1-392A-4046-8346-74357D96E7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2021-09-21T14:30:00Z</dcterms:created>
  <dcterms:modified xsi:type="dcterms:W3CDTF">2025-06-20T12:05:00Z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2025-05-30T12:11:33Z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ae89a65a-0b14-4b44-ba9c-0bbff264ad43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